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"/>
        <w:gridCol w:w="2047"/>
        <w:gridCol w:w="1069"/>
        <w:gridCol w:w="1122"/>
        <w:gridCol w:w="3438"/>
      </w:tblGrid>
      <w:tr w:rsidR="000128D1" w:rsidRPr="008D329F" w:rsidTr="00A91EED">
        <w:trPr>
          <w:trHeight w:val="600"/>
          <w:jc w:val="center"/>
        </w:trPr>
        <w:tc>
          <w:tcPr>
            <w:tcW w:w="5000" w:type="pct"/>
            <w:gridSpan w:val="5"/>
            <w:shd w:val="clear" w:color="000000" w:fill="BDD6EE"/>
            <w:vAlign w:val="center"/>
            <w:hideMark/>
          </w:tcPr>
          <w:p w:rsidR="000128D1" w:rsidRPr="00D01422" w:rsidRDefault="000128D1" w:rsidP="00A91EED">
            <w:pPr>
              <w:suppressAutoHyphens w:val="0"/>
              <w:spacing w:after="0"/>
              <w:ind w:left="-1396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l-GR" w:eastAsia="el-GR"/>
              </w:rPr>
              <w:t>Εκτυπωτής</w:t>
            </w:r>
          </w:p>
        </w:tc>
      </w:tr>
      <w:tr w:rsidR="000128D1" w:rsidRPr="008D329F" w:rsidTr="00A91EED">
        <w:trPr>
          <w:trHeight w:val="654"/>
          <w:jc w:val="center"/>
        </w:trPr>
        <w:tc>
          <w:tcPr>
            <w:tcW w:w="478" w:type="pct"/>
            <w:shd w:val="clear" w:color="000000" w:fill="FFFF99"/>
            <w:vAlign w:val="center"/>
            <w:hideMark/>
          </w:tcPr>
          <w:p w:rsidR="000128D1" w:rsidRPr="008D329F" w:rsidRDefault="000128D1" w:rsidP="00A91EE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1386" w:type="pct"/>
            <w:shd w:val="clear" w:color="000000" w:fill="FFFF99"/>
            <w:vAlign w:val="center"/>
            <w:hideMark/>
          </w:tcPr>
          <w:p w:rsidR="000128D1" w:rsidRPr="008D329F" w:rsidRDefault="000128D1" w:rsidP="00A91EE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459" w:type="pct"/>
            <w:shd w:val="clear" w:color="000000" w:fill="FFFF99"/>
            <w:vAlign w:val="center"/>
            <w:hideMark/>
          </w:tcPr>
          <w:p w:rsidR="000128D1" w:rsidRPr="008D329F" w:rsidRDefault="000128D1" w:rsidP="00A91EE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477" w:type="pct"/>
            <w:shd w:val="clear" w:color="000000" w:fill="FFFF99"/>
            <w:vAlign w:val="center"/>
            <w:hideMark/>
          </w:tcPr>
          <w:p w:rsidR="000128D1" w:rsidRPr="008D329F" w:rsidRDefault="000128D1" w:rsidP="00A91EE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2200" w:type="pct"/>
            <w:shd w:val="clear" w:color="000000" w:fill="FFFF99"/>
            <w:vAlign w:val="center"/>
            <w:hideMark/>
          </w:tcPr>
          <w:p w:rsidR="000128D1" w:rsidRPr="008D329F" w:rsidRDefault="000128D1" w:rsidP="00A91EE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0128D1" w:rsidRPr="008D329F" w:rsidTr="00A91EED">
        <w:trPr>
          <w:trHeight w:val="330"/>
          <w:jc w:val="center"/>
        </w:trPr>
        <w:tc>
          <w:tcPr>
            <w:tcW w:w="478" w:type="pct"/>
            <w:shd w:val="clear" w:color="000000" w:fill="D9D9D9"/>
            <w:vAlign w:val="center"/>
            <w:hideMark/>
          </w:tcPr>
          <w:p w:rsidR="000128D1" w:rsidRPr="008D329F" w:rsidRDefault="000128D1" w:rsidP="00A91EE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1386" w:type="pct"/>
            <w:shd w:val="clear" w:color="000000" w:fill="D9D9D9"/>
            <w:vAlign w:val="center"/>
            <w:hideMark/>
          </w:tcPr>
          <w:p w:rsidR="000128D1" w:rsidRPr="008D329F" w:rsidRDefault="000128D1" w:rsidP="00A91EE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459" w:type="pct"/>
            <w:shd w:val="clear" w:color="000000" w:fill="D9D9D9"/>
            <w:vAlign w:val="center"/>
            <w:hideMark/>
          </w:tcPr>
          <w:p w:rsidR="000128D1" w:rsidRPr="008D329F" w:rsidRDefault="000128D1" w:rsidP="00A91EE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477" w:type="pct"/>
            <w:shd w:val="clear" w:color="000000" w:fill="D9D9D9"/>
            <w:vAlign w:val="center"/>
            <w:hideMark/>
          </w:tcPr>
          <w:p w:rsidR="000128D1" w:rsidRPr="008D329F" w:rsidRDefault="000128D1" w:rsidP="00A91EE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2200" w:type="pct"/>
            <w:shd w:val="clear" w:color="000000" w:fill="D9D9D9"/>
            <w:vAlign w:val="center"/>
            <w:hideMark/>
          </w:tcPr>
          <w:p w:rsidR="000128D1" w:rsidRPr="008D329F" w:rsidRDefault="000128D1" w:rsidP="00A91EE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0128D1" w:rsidRPr="008D329F" w:rsidTr="00A91EED">
        <w:trPr>
          <w:trHeight w:val="330"/>
          <w:jc w:val="center"/>
        </w:trPr>
        <w:tc>
          <w:tcPr>
            <w:tcW w:w="478" w:type="pct"/>
            <w:shd w:val="clear" w:color="000000" w:fill="D9D9D9"/>
            <w:vAlign w:val="center"/>
            <w:hideMark/>
          </w:tcPr>
          <w:p w:rsidR="000128D1" w:rsidRPr="008D329F" w:rsidRDefault="000128D1" w:rsidP="00A91EED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1386" w:type="pct"/>
            <w:shd w:val="clear" w:color="000000" w:fill="D9D9D9"/>
            <w:vAlign w:val="center"/>
            <w:hideMark/>
          </w:tcPr>
          <w:p w:rsidR="000128D1" w:rsidRPr="008D329F" w:rsidRDefault="000128D1" w:rsidP="00A91EED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459" w:type="pct"/>
            <w:shd w:val="clear" w:color="000000" w:fill="D9D9D9"/>
            <w:vAlign w:val="center"/>
            <w:hideMark/>
          </w:tcPr>
          <w:p w:rsidR="000128D1" w:rsidRPr="008D329F" w:rsidRDefault="000128D1" w:rsidP="00A91EED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477" w:type="pct"/>
            <w:shd w:val="clear" w:color="000000" w:fill="D9D9D9"/>
            <w:vAlign w:val="center"/>
            <w:hideMark/>
          </w:tcPr>
          <w:p w:rsidR="000128D1" w:rsidRPr="008D329F" w:rsidRDefault="000128D1" w:rsidP="00A91EED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2200" w:type="pct"/>
            <w:shd w:val="clear" w:color="000000" w:fill="D9D9D9"/>
            <w:vAlign w:val="center"/>
            <w:hideMark/>
          </w:tcPr>
          <w:p w:rsidR="000128D1" w:rsidRPr="008D329F" w:rsidRDefault="000128D1" w:rsidP="00A91EED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0128D1" w:rsidRPr="008D329F" w:rsidTr="00A91EED">
        <w:trPr>
          <w:trHeight w:val="428"/>
          <w:jc w:val="center"/>
        </w:trPr>
        <w:tc>
          <w:tcPr>
            <w:tcW w:w="478" w:type="pct"/>
            <w:shd w:val="clear" w:color="auto" w:fill="auto"/>
            <w:vAlign w:val="center"/>
            <w:hideMark/>
          </w:tcPr>
          <w:p w:rsidR="000128D1" w:rsidRPr="008D329F" w:rsidRDefault="000128D1" w:rsidP="00A91EE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1386" w:type="pct"/>
            <w:shd w:val="clear" w:color="auto" w:fill="auto"/>
            <w:vAlign w:val="center"/>
          </w:tcPr>
          <w:p w:rsidR="000128D1" w:rsidRPr="00DB76CF" w:rsidRDefault="000128D1" w:rsidP="00A91EE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Τύπος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laser</w:t>
            </w:r>
          </w:p>
        </w:tc>
        <w:tc>
          <w:tcPr>
            <w:tcW w:w="459" w:type="pct"/>
            <w:shd w:val="clear" w:color="auto" w:fill="auto"/>
            <w:vAlign w:val="center"/>
            <w:hideMark/>
          </w:tcPr>
          <w:p w:rsidR="000128D1" w:rsidRPr="008D329F" w:rsidRDefault="000128D1" w:rsidP="00A91EE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477" w:type="pct"/>
            <w:shd w:val="clear" w:color="000000" w:fill="D9D9D9"/>
            <w:vAlign w:val="center"/>
            <w:hideMark/>
          </w:tcPr>
          <w:p w:rsidR="000128D1" w:rsidRPr="008D329F" w:rsidRDefault="000128D1" w:rsidP="00A91EE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2200" w:type="pct"/>
            <w:shd w:val="clear" w:color="000000" w:fill="D9D9D9"/>
            <w:vAlign w:val="center"/>
            <w:hideMark/>
          </w:tcPr>
          <w:p w:rsidR="000128D1" w:rsidRPr="008D329F" w:rsidRDefault="000128D1" w:rsidP="00A91EE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0128D1" w:rsidRPr="008D329F" w:rsidTr="00A91EED">
        <w:trPr>
          <w:trHeight w:val="567"/>
          <w:jc w:val="center"/>
        </w:trPr>
        <w:tc>
          <w:tcPr>
            <w:tcW w:w="478" w:type="pct"/>
            <w:shd w:val="clear" w:color="auto" w:fill="auto"/>
            <w:vAlign w:val="center"/>
            <w:hideMark/>
          </w:tcPr>
          <w:p w:rsidR="000128D1" w:rsidRPr="008D329F" w:rsidRDefault="000128D1" w:rsidP="00A91EE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1386" w:type="pct"/>
            <w:shd w:val="clear" w:color="auto" w:fill="auto"/>
            <w:vAlign w:val="center"/>
          </w:tcPr>
          <w:p w:rsidR="000128D1" w:rsidRPr="008D329F" w:rsidRDefault="000128D1" w:rsidP="00A91EE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Ασπρόμαυρος</w:t>
            </w:r>
          </w:p>
        </w:tc>
        <w:tc>
          <w:tcPr>
            <w:tcW w:w="459" w:type="pct"/>
            <w:shd w:val="clear" w:color="auto" w:fill="auto"/>
            <w:vAlign w:val="center"/>
            <w:hideMark/>
          </w:tcPr>
          <w:p w:rsidR="000128D1" w:rsidRPr="008D329F" w:rsidRDefault="000128D1" w:rsidP="00A91EE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477" w:type="pct"/>
            <w:shd w:val="clear" w:color="000000" w:fill="D9D9D9"/>
            <w:vAlign w:val="center"/>
            <w:hideMark/>
          </w:tcPr>
          <w:p w:rsidR="000128D1" w:rsidRPr="008D329F" w:rsidRDefault="000128D1" w:rsidP="00A91EE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2200" w:type="pct"/>
            <w:shd w:val="clear" w:color="000000" w:fill="D9D9D9"/>
            <w:vAlign w:val="center"/>
            <w:hideMark/>
          </w:tcPr>
          <w:p w:rsidR="000128D1" w:rsidRPr="008D329F" w:rsidRDefault="000128D1" w:rsidP="00A91EE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0128D1" w:rsidRPr="008D329F" w:rsidTr="00A91EED">
        <w:trPr>
          <w:trHeight w:val="540"/>
          <w:jc w:val="center"/>
        </w:trPr>
        <w:tc>
          <w:tcPr>
            <w:tcW w:w="478" w:type="pct"/>
            <w:shd w:val="clear" w:color="auto" w:fill="auto"/>
            <w:vAlign w:val="center"/>
            <w:hideMark/>
          </w:tcPr>
          <w:p w:rsidR="000128D1" w:rsidRPr="008D329F" w:rsidRDefault="000128D1" w:rsidP="00A91EE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1386" w:type="pct"/>
            <w:shd w:val="clear" w:color="auto" w:fill="auto"/>
            <w:vAlign w:val="center"/>
          </w:tcPr>
          <w:p w:rsidR="000128D1" w:rsidRDefault="000128D1" w:rsidP="00A91EED">
            <w:pPr>
              <w:shd w:val="clear" w:color="auto" w:fill="FFFFFF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Συνδεσιμότητα</w:t>
            </w:r>
            <w:r w:rsidRPr="00DB76CF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Ethernet</w:t>
            </w:r>
          </w:p>
          <w:p w:rsidR="000128D1" w:rsidRPr="00DB76CF" w:rsidRDefault="000128D1" w:rsidP="00A91EED">
            <w:pPr>
              <w:shd w:val="clear" w:color="auto" w:fill="FFFFFF"/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459" w:type="pct"/>
            <w:shd w:val="clear" w:color="auto" w:fill="auto"/>
            <w:vAlign w:val="center"/>
            <w:hideMark/>
          </w:tcPr>
          <w:p w:rsidR="000128D1" w:rsidRPr="008D329F" w:rsidRDefault="000128D1" w:rsidP="00A91EE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477" w:type="pct"/>
            <w:shd w:val="clear" w:color="000000" w:fill="D9D9D9"/>
            <w:vAlign w:val="center"/>
            <w:hideMark/>
          </w:tcPr>
          <w:p w:rsidR="000128D1" w:rsidRPr="008D329F" w:rsidRDefault="000128D1" w:rsidP="00A91EE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2200" w:type="pct"/>
            <w:shd w:val="clear" w:color="000000" w:fill="D9D9D9"/>
            <w:vAlign w:val="center"/>
            <w:hideMark/>
          </w:tcPr>
          <w:p w:rsidR="000128D1" w:rsidRPr="008D329F" w:rsidRDefault="000128D1" w:rsidP="00A91EE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0128D1" w:rsidRPr="008D329F" w:rsidTr="00A91EED">
        <w:trPr>
          <w:trHeight w:val="540"/>
          <w:jc w:val="center"/>
        </w:trPr>
        <w:tc>
          <w:tcPr>
            <w:tcW w:w="478" w:type="pct"/>
            <w:shd w:val="clear" w:color="auto" w:fill="auto"/>
            <w:vAlign w:val="center"/>
          </w:tcPr>
          <w:p w:rsidR="000128D1" w:rsidRPr="008D329F" w:rsidRDefault="000128D1" w:rsidP="00A91EED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1386" w:type="pct"/>
            <w:shd w:val="clear" w:color="auto" w:fill="auto"/>
            <w:vAlign w:val="center"/>
          </w:tcPr>
          <w:p w:rsidR="000128D1" w:rsidRPr="00C872E9" w:rsidRDefault="000128D1" w:rsidP="00A91EE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Ταχύτητα εκτύπωσης: 40</w:t>
            </w:r>
            <w:r w:rsidRPr="00C872E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σελίδες ασπρόμαυρες ανά λεπτό</w:t>
            </w:r>
          </w:p>
        </w:tc>
        <w:tc>
          <w:tcPr>
            <w:tcW w:w="459" w:type="pct"/>
            <w:shd w:val="clear" w:color="auto" w:fill="auto"/>
            <w:vAlign w:val="center"/>
          </w:tcPr>
          <w:p w:rsidR="000128D1" w:rsidRPr="00C872E9" w:rsidRDefault="000128D1" w:rsidP="00A91EED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477" w:type="pct"/>
            <w:shd w:val="clear" w:color="000000" w:fill="D9D9D9"/>
            <w:vAlign w:val="center"/>
          </w:tcPr>
          <w:p w:rsidR="000128D1" w:rsidRPr="008D329F" w:rsidRDefault="000128D1" w:rsidP="00A91EED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2200" w:type="pct"/>
            <w:shd w:val="clear" w:color="000000" w:fill="D9D9D9"/>
            <w:vAlign w:val="center"/>
          </w:tcPr>
          <w:p w:rsidR="000128D1" w:rsidRPr="008D329F" w:rsidRDefault="000128D1" w:rsidP="00A91EED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0128D1" w:rsidRPr="008D329F" w:rsidTr="00A91EED">
        <w:trPr>
          <w:trHeight w:val="585"/>
          <w:jc w:val="center"/>
        </w:trPr>
        <w:tc>
          <w:tcPr>
            <w:tcW w:w="478" w:type="pct"/>
            <w:shd w:val="clear" w:color="auto" w:fill="auto"/>
            <w:vAlign w:val="center"/>
            <w:hideMark/>
          </w:tcPr>
          <w:p w:rsidR="000128D1" w:rsidRPr="008D329F" w:rsidRDefault="000128D1" w:rsidP="00A91EED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1386" w:type="pct"/>
            <w:shd w:val="clear" w:color="auto" w:fill="auto"/>
            <w:vAlign w:val="center"/>
          </w:tcPr>
          <w:p w:rsidR="000128D1" w:rsidRPr="008D329F" w:rsidRDefault="000128D1" w:rsidP="00A91EED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459" w:type="pct"/>
            <w:shd w:val="clear" w:color="auto" w:fill="auto"/>
            <w:vAlign w:val="center"/>
            <w:hideMark/>
          </w:tcPr>
          <w:p w:rsidR="000128D1" w:rsidRPr="008D329F" w:rsidRDefault="000128D1" w:rsidP="00A91EED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3 τεμάχια</w:t>
            </w:r>
          </w:p>
        </w:tc>
        <w:tc>
          <w:tcPr>
            <w:tcW w:w="477" w:type="pct"/>
            <w:shd w:val="clear" w:color="000000" w:fill="D9D9D9"/>
            <w:vAlign w:val="center"/>
            <w:hideMark/>
          </w:tcPr>
          <w:p w:rsidR="000128D1" w:rsidRPr="008D329F" w:rsidRDefault="000128D1" w:rsidP="00A91EE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2200" w:type="pct"/>
            <w:shd w:val="clear" w:color="000000" w:fill="D9D9D9"/>
            <w:vAlign w:val="center"/>
            <w:hideMark/>
          </w:tcPr>
          <w:p w:rsidR="000128D1" w:rsidRPr="008D329F" w:rsidRDefault="000128D1" w:rsidP="00A91EE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4E0353" w:rsidRDefault="004E0353">
      <w:bookmarkStart w:id="0" w:name="_GoBack"/>
      <w:bookmarkEnd w:id="0"/>
    </w:p>
    <w:sectPr w:rsidR="004E0353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7D0"/>
    <w:rsid w:val="000128D1"/>
    <w:rsid w:val="000B25DD"/>
    <w:rsid w:val="003027D0"/>
    <w:rsid w:val="004E0353"/>
    <w:rsid w:val="006C2718"/>
    <w:rsid w:val="00AF2889"/>
    <w:rsid w:val="00C57E6A"/>
    <w:rsid w:val="00CF6BEA"/>
    <w:rsid w:val="00D63E8F"/>
    <w:rsid w:val="00D97093"/>
    <w:rsid w:val="00E40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AC684E-6E6A-4B5E-821B-3F0C4010B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7093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54C6653A</Template>
  <TotalTime>1</TotalTime>
  <Pages>1</Pages>
  <Words>48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VALIANATOU MARIA</cp:lastModifiedBy>
  <cp:revision>3</cp:revision>
  <dcterms:created xsi:type="dcterms:W3CDTF">2025-10-07T10:11:00Z</dcterms:created>
  <dcterms:modified xsi:type="dcterms:W3CDTF">2025-10-07T10:12:00Z</dcterms:modified>
</cp:coreProperties>
</file>